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AC95A" w14:textId="77777777" w:rsidR="002F1DE1" w:rsidRDefault="002F1DE1" w:rsidP="002F1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FUCHOL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134B5C49" w14:textId="77777777" w:rsidR="002F1DE1" w:rsidRDefault="002F1DE1" w:rsidP="002F1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D202726" w14:textId="77777777" w:rsidR="002F1DE1" w:rsidRDefault="002F1DE1" w:rsidP="002F1D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8AB358" w14:textId="77777777" w:rsidR="002F1DE1" w:rsidRDefault="002F1DE1" w:rsidP="002F1D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0F2F4E" w14:textId="77777777" w:rsidR="002F1DE1" w:rsidRDefault="002F1DE1" w:rsidP="002F1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Penhergare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0296923D" w14:textId="77777777" w:rsidR="002F1DE1" w:rsidRDefault="002F1DE1" w:rsidP="002F1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6574EBE6" w14:textId="77777777" w:rsidR="002F1DE1" w:rsidRDefault="002F1DE1" w:rsidP="002F1D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8ACA2C" w14:textId="77777777" w:rsidR="002F1DE1" w:rsidRDefault="002F1DE1" w:rsidP="002F1D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7ACEE1" w14:textId="77777777" w:rsidR="002F1DE1" w:rsidRDefault="002F1DE1" w:rsidP="002F1D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2022</w:t>
      </w:r>
    </w:p>
    <w:p w14:paraId="7786E23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96289" w14:textId="77777777" w:rsidR="002F1DE1" w:rsidRDefault="002F1DE1" w:rsidP="009139A6">
      <w:r>
        <w:separator/>
      </w:r>
    </w:p>
  </w:endnote>
  <w:endnote w:type="continuationSeparator" w:id="0">
    <w:p w14:paraId="15817925" w14:textId="77777777" w:rsidR="002F1DE1" w:rsidRDefault="002F1D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F1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A47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F4C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2039F" w14:textId="77777777" w:rsidR="002F1DE1" w:rsidRDefault="002F1DE1" w:rsidP="009139A6">
      <w:r>
        <w:separator/>
      </w:r>
    </w:p>
  </w:footnote>
  <w:footnote w:type="continuationSeparator" w:id="0">
    <w:p w14:paraId="2A03C27C" w14:textId="77777777" w:rsidR="002F1DE1" w:rsidRDefault="002F1D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77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55A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A26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DE1"/>
    <w:rsid w:val="000666E0"/>
    <w:rsid w:val="002510B7"/>
    <w:rsid w:val="002F1DE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F1DB"/>
  <w15:chartTrackingRefBased/>
  <w15:docId w15:val="{639ED6C9-A8C5-4784-95C3-54F8ED27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2022-03-30T18:43:00Z</dcterms:created>
  <dcterms:modified xsi:type="dcterms:W3CDTF">2022-03-30T18:43:00Z</dcterms:modified>
</cp:coreProperties>
</file>